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410" w:rsidRPr="000B547B" w:rsidRDefault="000B547B" w:rsidP="000B547B">
      <w:pPr>
        <w:pStyle w:val="Heading1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bookmarkStart w:id="0" w:name="_Toc392097520"/>
      <w:bookmarkStart w:id="1" w:name="_GoBack"/>
      <w:bookmarkEnd w:id="1"/>
      <w:r w:rsidRPr="000B547B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Danish Inpayment Form </w:t>
      </w:r>
      <w:r w:rsidR="002E5ED5" w:rsidRPr="000B547B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01</w:t>
      </w:r>
      <w:r w:rsidR="00874A01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, 04, 15, 71, 73, 75</w:t>
      </w:r>
    </w:p>
    <w:p w:rsidR="009F2410" w:rsidRPr="00244821" w:rsidRDefault="009F2410" w:rsidP="009F2410">
      <w:pPr>
        <w:pStyle w:val="Heading1"/>
        <w:rPr>
          <w:rFonts w:ascii="Verdana" w:hAnsi="Verdana"/>
          <w:sz w:val="16"/>
          <w:szCs w:val="16"/>
          <w:lang w:val="en-GB"/>
        </w:rPr>
      </w:pPr>
    </w:p>
    <w:bookmarkEnd w:id="0"/>
    <w:p w:rsidR="00625EB4" w:rsidRPr="00E542E7" w:rsidRDefault="00625EB4" w:rsidP="00625EB4">
      <w:pPr>
        <w:pStyle w:val="Heading1"/>
        <w:rPr>
          <w:rFonts w:ascii="Verdana" w:hAnsi="Verdana"/>
          <w:lang w:val="en-GB"/>
        </w:rPr>
      </w:pPr>
      <w:r w:rsidRPr="00E542E7">
        <w:rPr>
          <w:rFonts w:ascii="Verdana" w:hAnsi="Verdana"/>
          <w:lang w:val="en-GB"/>
        </w:rPr>
        <w:t>Change log</w:t>
      </w:r>
    </w:p>
    <w:p w:rsidR="00625EB4" w:rsidRPr="00E542E7" w:rsidRDefault="00625EB4" w:rsidP="00625EB4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3380"/>
        <w:gridCol w:w="5671"/>
      </w:tblGrid>
      <w:tr w:rsidR="00625EB4" w:rsidRPr="00E542E7" w:rsidTr="00CF0A6D">
        <w:tc>
          <w:tcPr>
            <w:tcW w:w="4525" w:type="dxa"/>
            <w:shd w:val="clear" w:color="auto" w:fill="B6DDE8"/>
          </w:tcPr>
          <w:p w:rsidR="00625EB4" w:rsidRPr="00B74FB2" w:rsidRDefault="00625EB4" w:rsidP="004834AF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380" w:type="dxa"/>
            <w:shd w:val="clear" w:color="auto" w:fill="B6DDE8"/>
          </w:tcPr>
          <w:p w:rsidR="00625EB4" w:rsidRPr="00B74FB2" w:rsidRDefault="00625EB4" w:rsidP="004834AF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5671" w:type="dxa"/>
            <w:shd w:val="clear" w:color="auto" w:fill="B6DDE8"/>
          </w:tcPr>
          <w:p w:rsidR="00625EB4" w:rsidRPr="00B74FB2" w:rsidRDefault="00625EB4" w:rsidP="004834AF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625EB4" w:rsidRPr="00E542E7" w:rsidTr="00CF0A6D">
        <w:tc>
          <w:tcPr>
            <w:tcW w:w="4525" w:type="dxa"/>
          </w:tcPr>
          <w:p w:rsidR="00625EB4" w:rsidRPr="00B74FB2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380" w:type="dxa"/>
          </w:tcPr>
          <w:p w:rsidR="00625EB4" w:rsidRPr="00B74FB2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5671" w:type="dxa"/>
          </w:tcPr>
          <w:p w:rsidR="00625EB4" w:rsidRPr="00B74FB2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625EB4" w:rsidRPr="00574806" w:rsidTr="00CF0A6D">
        <w:tc>
          <w:tcPr>
            <w:tcW w:w="4525" w:type="dxa"/>
          </w:tcPr>
          <w:p w:rsidR="00625EB4" w:rsidRPr="00B74FB2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3380" w:type="dxa"/>
          </w:tcPr>
          <w:p w:rsidR="00625EB4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5671" w:type="dxa"/>
          </w:tcPr>
          <w:p w:rsidR="00625EB4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:rsidR="00625EB4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:rsidR="00625EB4" w:rsidRDefault="00625EB4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:rsidR="00B26DB1" w:rsidRDefault="00B26DB1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CF0A6D" w:rsidRPr="00574806" w:rsidTr="00CF0A6D">
        <w:tc>
          <w:tcPr>
            <w:tcW w:w="4525" w:type="dxa"/>
          </w:tcPr>
          <w:p w:rsidR="00CF0A6D" w:rsidRDefault="00CF0A6D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380" w:type="dxa"/>
          </w:tcPr>
          <w:p w:rsidR="00CF0A6D" w:rsidRDefault="00CF0A6D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5671" w:type="dxa"/>
          </w:tcPr>
          <w:p w:rsidR="00CF0A6D" w:rsidRDefault="00CF0A6D" w:rsidP="00CF0A6D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1636F9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:rsidR="00CF0A6D" w:rsidRDefault="00CF0A6D" w:rsidP="00CF0A6D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:rsidR="00CF0A6D" w:rsidRDefault="00CF0A6D" w:rsidP="00CF0A6D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F409F5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CF0A6D" w:rsidRPr="00D52A1D" w:rsidRDefault="00CF0A6D" w:rsidP="00CF0A6D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CF0A6D" w:rsidRDefault="00CF0A6D" w:rsidP="00CF0A6D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2.29</w:t>
            </w:r>
            <w:r w:rsidR="00F409F5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Unique </w:t>
            </w:r>
            <w:r w:rsidR="00F409F5">
              <w:rPr>
                <w:rFonts w:ascii="Verdana" w:hAnsi="Verdana" w:cs="Arial"/>
                <w:bCs/>
                <w:kern w:val="32"/>
                <w:lang w:val="en-GB"/>
              </w:rPr>
              <w:t>for 90 days”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F409F5">
              <w:rPr>
                <w:rFonts w:ascii="Verdana" w:hAnsi="Verdana" w:cs="Arial"/>
                <w:bCs/>
                <w:kern w:val="32"/>
                <w:lang w:val="en-GB"/>
              </w:rPr>
              <w:t>“S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 account statement</w:t>
            </w:r>
            <w:r w:rsidR="00F409F5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CF0A6D" w:rsidRDefault="00CF0A6D" w:rsidP="00CF0A6D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:rsidR="00CF0A6D" w:rsidRDefault="00CF0A6D" w:rsidP="00CF0A6D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  <w:p w:rsidR="00CF0A6D" w:rsidRDefault="00CF0A6D" w:rsidP="004834AF">
            <w:pPr>
              <w:spacing w:after="0" w:line="240" w:lineRule="auto"/>
              <w:rPr>
                <w:rFonts w:ascii="Verdana" w:hAnsi="Verdana"/>
                <w:lang w:val="en-GB"/>
              </w:rPr>
            </w:pPr>
          </w:p>
        </w:tc>
      </w:tr>
    </w:tbl>
    <w:p w:rsidR="00625EB4" w:rsidRPr="00E542E7" w:rsidRDefault="00625EB4" w:rsidP="00625EB4">
      <w:pPr>
        <w:rPr>
          <w:rFonts w:ascii="Verdana" w:hAnsi="Verdana"/>
          <w:lang w:val="en-GB"/>
        </w:rPr>
      </w:pPr>
    </w:p>
    <w:p w:rsidR="00625EB4" w:rsidRPr="00625EB4" w:rsidRDefault="00625EB4" w:rsidP="00625EB4">
      <w:pPr>
        <w:rPr>
          <w:rFonts w:ascii="Verdana" w:hAnsi="Verdana" w:cs="Arial"/>
          <w:sz w:val="16"/>
          <w:szCs w:val="16"/>
          <w:lang w:val="en-GB"/>
        </w:rPr>
      </w:pPr>
    </w:p>
    <w:p w:rsidR="00625EB4" w:rsidRDefault="00625EB4" w:rsidP="00625EB4">
      <w:pPr>
        <w:rPr>
          <w:rFonts w:ascii="Verdana" w:hAnsi="Verdana" w:cs="Arial"/>
          <w:sz w:val="16"/>
          <w:szCs w:val="16"/>
          <w:lang w:val="en-GB"/>
        </w:rPr>
      </w:pPr>
    </w:p>
    <w:p w:rsidR="00625EB4" w:rsidRDefault="00625EB4" w:rsidP="00625EB4">
      <w:pPr>
        <w:rPr>
          <w:rFonts w:ascii="Verdana" w:hAnsi="Verdana" w:cs="Arial"/>
          <w:sz w:val="16"/>
          <w:szCs w:val="16"/>
          <w:lang w:val="en-GB"/>
        </w:rPr>
      </w:pPr>
    </w:p>
    <w:p w:rsidR="00625EB4" w:rsidRDefault="00625EB4" w:rsidP="00625EB4">
      <w:pPr>
        <w:rPr>
          <w:rFonts w:ascii="Verdana" w:hAnsi="Verdana" w:cs="Arial"/>
          <w:sz w:val="16"/>
          <w:szCs w:val="16"/>
          <w:lang w:val="en-GB"/>
        </w:rPr>
      </w:pPr>
    </w:p>
    <w:p w:rsidR="00625EB4" w:rsidRDefault="00625EB4" w:rsidP="00625EB4">
      <w:pPr>
        <w:rPr>
          <w:rFonts w:ascii="Verdana" w:hAnsi="Verdana" w:cs="Arial"/>
          <w:sz w:val="16"/>
          <w:szCs w:val="16"/>
          <w:lang w:val="en-GB"/>
        </w:rPr>
      </w:pPr>
    </w:p>
    <w:p w:rsidR="00625EB4" w:rsidRDefault="00625EB4" w:rsidP="00625EB4">
      <w:pPr>
        <w:rPr>
          <w:rFonts w:ascii="Verdana" w:hAnsi="Verdana" w:cs="Arial"/>
          <w:sz w:val="16"/>
          <w:szCs w:val="16"/>
          <w:lang w:val="en-GB"/>
        </w:rPr>
      </w:pPr>
    </w:p>
    <w:p w:rsidR="00625EB4" w:rsidRDefault="00625EB4" w:rsidP="00625EB4">
      <w:pPr>
        <w:rPr>
          <w:rFonts w:ascii="Verdana" w:hAnsi="Verdana" w:cs="Arial"/>
          <w:sz w:val="16"/>
          <w:szCs w:val="16"/>
          <w:lang w:val="en-GB"/>
        </w:rPr>
      </w:pPr>
    </w:p>
    <w:p w:rsidR="00625EB4" w:rsidRPr="005A4F44" w:rsidRDefault="00625EB4" w:rsidP="00625EB4">
      <w:pPr>
        <w:pStyle w:val="Heading1"/>
        <w:rPr>
          <w:rFonts w:ascii="Verdana" w:hAnsi="Verdana"/>
          <w:szCs w:val="28"/>
          <w:lang w:val="en-GB"/>
        </w:rPr>
      </w:pPr>
      <w:r w:rsidRPr="005A4F44">
        <w:rPr>
          <w:rFonts w:ascii="Verdana" w:hAnsi="Verdana"/>
          <w:szCs w:val="28"/>
          <w:lang w:val="en-GB"/>
        </w:rPr>
        <w:t xml:space="preserve">Explanation on format usage </w:t>
      </w:r>
    </w:p>
    <w:p w:rsidR="00625EB4" w:rsidRDefault="00625EB4" w:rsidP="00625EB4">
      <w:pPr>
        <w:rPr>
          <w:rFonts w:ascii="Verdana" w:hAnsi="Verdana" w:cs="Arial"/>
          <w:sz w:val="20"/>
          <w:szCs w:val="20"/>
          <w:lang w:val="en-GB"/>
        </w:rPr>
      </w:pPr>
    </w:p>
    <w:p w:rsidR="00625EB4" w:rsidRPr="005A4F44" w:rsidRDefault="00625EB4" w:rsidP="00625EB4">
      <w:pPr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625EB4" w:rsidRPr="005A4F44" w:rsidTr="004834AF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625EB4" w:rsidRPr="005A4F44" w:rsidRDefault="00625EB4" w:rsidP="004834AF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625EB4" w:rsidRPr="005A4F44" w:rsidRDefault="00625EB4" w:rsidP="004834AF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625EB4" w:rsidRPr="00A41FE7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  ex.: “R1” means Rule number 1</w:t>
            </w:r>
          </w:p>
        </w:tc>
      </w:tr>
      <w:tr w:rsidR="00625EB4" w:rsidRPr="005A4F44" w:rsidTr="004834AF">
        <w:tc>
          <w:tcPr>
            <w:tcW w:w="2518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625EB4" w:rsidRPr="005A4F44" w:rsidTr="004834AF">
        <w:tc>
          <w:tcPr>
            <w:tcW w:w="2518" w:type="dxa"/>
            <w:shd w:val="clear" w:color="auto" w:fill="92CDDC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625EB4" w:rsidRPr="005A4F4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625EB4" w:rsidRPr="005A4F44" w:rsidTr="004834AF">
        <w:tc>
          <w:tcPr>
            <w:tcW w:w="2518" w:type="dxa"/>
            <w:shd w:val="clear" w:color="auto" w:fill="B6DDE8"/>
          </w:tcPr>
          <w:p w:rsidR="00625EB4" w:rsidRPr="00A7053D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625EB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625EB4" w:rsidRPr="005A4F44" w:rsidTr="004834AF">
        <w:tc>
          <w:tcPr>
            <w:tcW w:w="2518" w:type="dxa"/>
            <w:shd w:val="clear" w:color="auto" w:fill="B6DDE8"/>
          </w:tcPr>
          <w:p w:rsidR="00625EB4" w:rsidRPr="00A7053D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625EB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625EB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If data in both structured data and adresslines, then structured data will be chosen.</w:t>
            </w:r>
          </w:p>
          <w:p w:rsidR="00625EB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lastRenderedPageBreak/>
              <w:t>In generel structured data is preferred</w:t>
            </w:r>
          </w:p>
          <w:p w:rsidR="00625EB4" w:rsidRDefault="00625EB4" w:rsidP="004834A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9F2410" w:rsidRPr="00625EB4" w:rsidRDefault="009F2410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p w:rsidR="00625EB4" w:rsidRDefault="00625EB4" w:rsidP="009F2410">
      <w:pPr>
        <w:rPr>
          <w:rFonts w:ascii="Verdana" w:hAnsi="Verdana" w:cs="Arial"/>
          <w:sz w:val="16"/>
          <w:szCs w:val="16"/>
          <w:lang w:val="en-GB"/>
        </w:rPr>
      </w:pPr>
    </w:p>
    <w:p w:rsidR="00244821" w:rsidRP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969"/>
        <w:gridCol w:w="1701"/>
        <w:gridCol w:w="709"/>
        <w:gridCol w:w="1843"/>
        <w:gridCol w:w="1701"/>
        <w:gridCol w:w="2835"/>
        <w:gridCol w:w="2268"/>
      </w:tblGrid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9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ormat</w:t>
            </w:r>
            <w:r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9F2410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YYYY-MM-DDThh:mm:ss.sss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625EB4" w:rsidRPr="00625EB4" w:rsidTr="00D56DE5">
        <w:tc>
          <w:tcPr>
            <w:tcW w:w="815" w:type="dxa"/>
            <w:shd w:val="clear" w:color="auto" w:fill="DAEEF3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625EB4" w:rsidRPr="00244821" w:rsidRDefault="009B0F57" w:rsidP="00625EB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25EB4" w:rsidRDefault="00625EB4" w:rsidP="00625EB4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625EB4" w:rsidRPr="00760316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625EB4" w:rsidRPr="00244821" w:rsidTr="00D56DE5">
        <w:tc>
          <w:tcPr>
            <w:tcW w:w="815" w:type="dxa"/>
            <w:shd w:val="clear" w:color="auto" w:fill="DAEEF3"/>
          </w:tcPr>
          <w:p w:rsidR="00625EB4" w:rsidRP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625EB4" w:rsidRP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625EB4" w:rsidRPr="00244821" w:rsidRDefault="00625EB4" w:rsidP="00625EB4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25EB4" w:rsidRPr="00244821" w:rsidTr="00D56DE5">
        <w:tc>
          <w:tcPr>
            <w:tcW w:w="815" w:type="dxa"/>
            <w:shd w:val="clear" w:color="auto" w:fill="DAEEF3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625EB4" w:rsidRPr="00574806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25EB4" w:rsidRPr="00244821" w:rsidTr="00D56DE5">
        <w:tc>
          <w:tcPr>
            <w:tcW w:w="815" w:type="dxa"/>
            <w:shd w:val="clear" w:color="auto" w:fill="DAEEF3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625EB4" w:rsidRDefault="00625EB4" w:rsidP="00625EB4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B26DB1" w:rsidRPr="00244821" w:rsidRDefault="00B26DB1" w:rsidP="00625EB4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25EB4" w:rsidRPr="00625EB4" w:rsidTr="00D56DE5">
        <w:tc>
          <w:tcPr>
            <w:tcW w:w="815" w:type="dxa"/>
            <w:shd w:val="clear" w:color="auto" w:fill="DAEEF3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25EB4" w:rsidRPr="00877EAD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625EB4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625EB4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25EB4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625EB4" w:rsidRPr="001161B0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9F2410" w:rsidRPr="00625EB4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625EB4" w:rsidRPr="00625EB4" w:rsidTr="00D56DE5">
        <w:tc>
          <w:tcPr>
            <w:tcW w:w="815" w:type="dxa"/>
            <w:shd w:val="clear" w:color="auto" w:fill="DAEEF3"/>
          </w:tcPr>
          <w:p w:rsidR="00625EB4" w:rsidRP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625EB4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625EB4" w:rsidRPr="003F56F2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625EB4" w:rsidRPr="003F56F2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625EB4" w:rsidRPr="00625EB4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r w:rsidRPr="00625EB4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”TRF” </w:t>
            </w:r>
          </w:p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625EB4" w:rsidRPr="002568DE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2.27 is not allowed.</w:t>
            </w:r>
          </w:p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625EB4" w:rsidRDefault="00625EB4" w:rsidP="00625EB4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625EB4" w:rsidRDefault="00625EB4" w:rsidP="00625EB4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625EB4" w:rsidRPr="003F56F2" w:rsidRDefault="00625EB4" w:rsidP="00625EB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625EB4" w:rsidRPr="00244821" w:rsidTr="00D56DE5">
        <w:tc>
          <w:tcPr>
            <w:tcW w:w="815" w:type="dxa"/>
            <w:shd w:val="clear" w:color="auto" w:fill="DAEEF3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lastRenderedPageBreak/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625EB4" w:rsidRPr="00C725CA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625EB4" w:rsidRPr="00244821" w:rsidTr="00D56DE5">
        <w:tc>
          <w:tcPr>
            <w:tcW w:w="815" w:type="dxa"/>
            <w:shd w:val="clear" w:color="auto" w:fill="DAEEF3"/>
          </w:tcPr>
          <w:p w:rsidR="00625EB4" w:rsidRP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Pr="00625EB4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Pr="00244821" w:rsidRDefault="009B0F57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625EB4" w:rsidRPr="00244821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Pr="00244821" w:rsidRDefault="00625EB4" w:rsidP="00625EB4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25EB4" w:rsidRPr="00143547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Default  </w:t>
            </w:r>
          </w:p>
          <w:p w:rsidR="00625EB4" w:rsidRPr="00143547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625EB4" w:rsidRPr="00143547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25EB4" w:rsidRDefault="00625EB4" w:rsidP="00625EB4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625EB4" w:rsidRPr="00143547" w:rsidRDefault="00625EB4" w:rsidP="00625EB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729FA" w:rsidRDefault="00A729FA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34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25EB4" w:rsidRPr="00625EB4" w:rsidRDefault="00625EB4" w:rsidP="00625EB4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625EB4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NUR</w:t>
            </w:r>
            <w:r w:rsidRPr="00625EB4">
              <w:rPr>
                <w:rFonts w:ascii="Verdana" w:hAnsi="Verdana" w:cs="Arial"/>
                <w:b/>
                <w:sz w:val="16"/>
                <w:szCs w:val="16"/>
                <w:lang w:val="en-US"/>
              </w:rPr>
              <w:t>G</w:t>
            </w:r>
            <w:r w:rsidRPr="00625EB4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625EB4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(Non urgent payment)</w:t>
            </w:r>
          </w:p>
          <w:p w:rsidR="00625EB4" w:rsidRP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</w:p>
          <w:p w:rsidR="00625EB4" w:rsidRDefault="00625EB4" w:rsidP="00625EB4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625EB4" w:rsidRPr="00625EB4" w:rsidRDefault="00625EB4" w:rsidP="00625EB4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976614">
        <w:trPr>
          <w:cantSplit/>
        </w:trPr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A7B53" w:rsidRDefault="009A7B53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A7B53" w:rsidRDefault="009A7B53" w:rsidP="00DE28B6">
            <w:pPr>
              <w:spacing w:after="0" w:line="240" w:lineRule="auto"/>
              <w:ind w:left="95" w:right="5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AE74D0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AE74D0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AE74D0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AE74D0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AE74D0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AE74D0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AE74D0" w:rsidRPr="00AE74D0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976614" w:rsidRDefault="00976614" w:rsidP="009A7B53">
            <w:pPr>
              <w:spacing w:before="1" w:after="0" w:line="240" w:lineRule="auto"/>
              <w:ind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76614" w:rsidRDefault="00976614" w:rsidP="009A7B53">
            <w:pPr>
              <w:spacing w:before="1" w:after="0" w:line="240" w:lineRule="auto"/>
              <w:ind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976614" w:rsidRDefault="00976614" w:rsidP="009A7B53">
            <w:pPr>
              <w:spacing w:before="1" w:after="0" w:line="240" w:lineRule="auto"/>
              <w:ind w:right="651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</w:t>
            </w:r>
            <w:r w:rsidRPr="00976614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="009A7B53" w:rsidRPr="00976614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</w:t>
            </w:r>
            <w:r w:rsidR="009A7B53" w:rsidRPr="00976614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NC</w:t>
            </w:r>
            <w:r w:rsidR="009A7B53" w:rsidRPr="00976614">
              <w:rPr>
                <w:rFonts w:ascii="Verdana" w:hAnsi="Verdana" w:cs="Arial"/>
                <w:b/>
                <w:sz w:val="16"/>
                <w:szCs w:val="16"/>
                <w:lang w:val="en-US"/>
              </w:rPr>
              <w:t>L</w:t>
            </w:r>
            <w:r w:rsidRPr="00976614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AE74D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Data accepted and ignored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5632FA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A7B53" w:rsidRDefault="009A7B53" w:rsidP="009A7B5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A7B53" w:rsidRPr="009A7B53" w:rsidRDefault="00657383" w:rsidP="009A7B53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="009F2410"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9A7B53" w:rsidRDefault="009A7B53" w:rsidP="009A7B5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A7B53" w:rsidRPr="009A7B53" w:rsidRDefault="009A7B53" w:rsidP="009A7B53">
            <w:pPr>
              <w:pStyle w:val="Default"/>
              <w:rPr>
                <w:sz w:val="16"/>
                <w:szCs w:val="16"/>
                <w:lang w:val="en-US"/>
              </w:rPr>
            </w:pPr>
            <w:r w:rsidRPr="009A7B53">
              <w:rPr>
                <w:sz w:val="16"/>
                <w:szCs w:val="16"/>
                <w:lang w:val="en-US"/>
              </w:rPr>
              <w:t xml:space="preserve">. </w:t>
            </w:r>
          </w:p>
          <w:p w:rsidR="009A7B53" w:rsidRPr="00244821" w:rsidRDefault="009A7B53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AE74D0" w:rsidRPr="00A22653" w:rsidRDefault="00AE74D0" w:rsidP="00AE74D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AE74D0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AE74D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264EC" w:rsidRPr="00244821" w:rsidTr="00D56DE5">
        <w:tc>
          <w:tcPr>
            <w:tcW w:w="815" w:type="dxa"/>
            <w:shd w:val="clear" w:color="auto" w:fill="DAEEF3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264EC" w:rsidRPr="00244821" w:rsidRDefault="008264EC" w:rsidP="008264E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264EC" w:rsidRPr="00244821" w:rsidRDefault="009B0F57" w:rsidP="008264E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264EC" w:rsidRPr="00244821" w:rsidRDefault="008264EC" w:rsidP="008264E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8264EC" w:rsidRPr="00244821" w:rsidRDefault="008264EC" w:rsidP="008264E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264EC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8264EC" w:rsidRDefault="008264EC" w:rsidP="008264E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8264EC" w:rsidRPr="00244821" w:rsidTr="00D56DE5">
        <w:tc>
          <w:tcPr>
            <w:tcW w:w="815" w:type="dxa"/>
            <w:shd w:val="clear" w:color="auto" w:fill="DAEEF3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264EC" w:rsidRPr="00244821" w:rsidRDefault="008264EC" w:rsidP="008264E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264EC" w:rsidRPr="00244821" w:rsidRDefault="009B0F57" w:rsidP="008264E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264EC" w:rsidRDefault="008264EC" w:rsidP="008264E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B26DB1" w:rsidRPr="00244821" w:rsidRDefault="00B26DB1" w:rsidP="008264E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264EC" w:rsidRPr="00244821" w:rsidTr="00D56DE5">
        <w:tc>
          <w:tcPr>
            <w:tcW w:w="815" w:type="dxa"/>
            <w:shd w:val="clear" w:color="auto" w:fill="DAEEF3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264EC" w:rsidRPr="00244821" w:rsidRDefault="008264EC" w:rsidP="008264E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264EC" w:rsidRPr="00244821" w:rsidRDefault="008264EC" w:rsidP="008264E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264EC" w:rsidRPr="00244821" w:rsidRDefault="009B0F57" w:rsidP="008264E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264EC" w:rsidRPr="00244821" w:rsidRDefault="008264EC" w:rsidP="008264E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8264EC" w:rsidRPr="00244821" w:rsidRDefault="008264EC" w:rsidP="008264EC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264EC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8264EC" w:rsidRPr="00244821" w:rsidRDefault="008264EC" w:rsidP="008264E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611F2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5D6564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B0F57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B26DB1" w:rsidRPr="00244821" w:rsidRDefault="00B26DB1" w:rsidP="00B26DB1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F409F5" w:rsidTr="00D56DE5">
        <w:tc>
          <w:tcPr>
            <w:tcW w:w="815" w:type="dxa"/>
            <w:shd w:val="clear" w:color="auto" w:fill="auto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C96854" w:rsidRPr="00244821" w:rsidRDefault="00B26DB1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C96854" w:rsidRPr="00244821" w:rsidRDefault="00C96854" w:rsidP="00C96854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56123" w:rsidRDefault="00656123" w:rsidP="006561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C96854" w:rsidRPr="00F409F5" w:rsidRDefault="00C7535A" w:rsidP="006561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In DK </w:t>
            </w:r>
            <w:r w:rsidR="00656123">
              <w:rPr>
                <w:rFonts w:ascii="Verdana" w:hAnsi="Verdana" w:cs="Arial"/>
                <w:sz w:val="16"/>
                <w:szCs w:val="16"/>
                <w:lang w:val="en-US"/>
              </w:rPr>
              <w:t>14 char (4+10)</w:t>
            </w:r>
          </w:p>
        </w:tc>
      </w:tr>
      <w:tr w:rsidR="00C96854" w:rsidRPr="00244821" w:rsidTr="00D56DE5">
        <w:tc>
          <w:tcPr>
            <w:tcW w:w="815" w:type="dxa"/>
            <w:shd w:val="clear" w:color="auto" w:fill="auto"/>
          </w:tcPr>
          <w:p w:rsidR="00C96854" w:rsidRPr="00F409F5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F409F5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  <w:shd w:val="clear" w:color="auto" w:fill="auto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  <w:shd w:val="clear" w:color="auto" w:fill="auto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”BBAN”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B0F57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Default="00C96854" w:rsidP="00C96854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C96854" w:rsidP="00C96854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656123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C96854" w:rsidRPr="00244821" w:rsidTr="00D56DE5">
        <w:tc>
          <w:tcPr>
            <w:tcW w:w="815" w:type="dxa"/>
            <w:shd w:val="clear" w:color="auto" w:fill="DAEEF3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C96854" w:rsidRPr="00244821" w:rsidRDefault="009B0F57" w:rsidP="00C96854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C96854" w:rsidRPr="00244821" w:rsidTr="00D56DE5">
        <w:tc>
          <w:tcPr>
            <w:tcW w:w="815" w:type="dxa"/>
            <w:shd w:val="clear" w:color="auto" w:fill="DAEEF3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C96854" w:rsidRPr="00244821" w:rsidTr="00D56DE5">
        <w:tc>
          <w:tcPr>
            <w:tcW w:w="815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C96854" w:rsidRPr="00244821" w:rsidRDefault="00C96854" w:rsidP="00C96854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C96854" w:rsidRPr="00244821" w:rsidRDefault="009B0F57" w:rsidP="00C96854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C96854" w:rsidRPr="00244821" w:rsidRDefault="00C96854" w:rsidP="00C96854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96854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356F6B" w:rsidTr="00356F6B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356F6B" w:rsidRDefault="00356F6B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356F6B" w:rsidP="00356F6B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="009F2410"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="009F2410"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="009F2410"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="009F2410"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C96854" w:rsidRPr="00C96854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96854"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C96854" w:rsidRDefault="00C96854" w:rsidP="00C9685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356F6B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356F6B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9F2410" w:rsidRPr="00244821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9F2410" w:rsidRPr="00244821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96854" w:rsidRPr="00244821" w:rsidTr="00D56DE5">
        <w:tc>
          <w:tcPr>
            <w:tcW w:w="815" w:type="dxa"/>
            <w:shd w:val="clear" w:color="auto" w:fill="DAEEF3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26DB1" w:rsidRDefault="00B26DB1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Default="00C96854" w:rsidP="00C96854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C96854" w:rsidRPr="00244821" w:rsidRDefault="009B0F57" w:rsidP="00C96854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C96854" w:rsidRPr="00244821" w:rsidRDefault="00C96854" w:rsidP="00C96854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C96854" w:rsidRPr="00244821" w:rsidRDefault="00C96854" w:rsidP="00C96854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56123" w:rsidRDefault="00656123" w:rsidP="006561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C96854" w:rsidRPr="00C96854" w:rsidTr="00D56DE5">
        <w:tc>
          <w:tcPr>
            <w:tcW w:w="815" w:type="dxa"/>
            <w:shd w:val="clear" w:color="auto" w:fill="DAEEF3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C96854" w:rsidRPr="00244821" w:rsidRDefault="00C96854" w:rsidP="00C96854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</w:tc>
        <w:tc>
          <w:tcPr>
            <w:tcW w:w="2268" w:type="dxa"/>
          </w:tcPr>
          <w:p w:rsidR="00C96854" w:rsidRPr="00C96854" w:rsidRDefault="00C96854" w:rsidP="00C96854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C96854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:rsidR="00C96854" w:rsidRPr="00DE76DE" w:rsidRDefault="00C96854" w:rsidP="00C96854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C96854" w:rsidRPr="00244821" w:rsidTr="00D56DE5">
        <w:tc>
          <w:tcPr>
            <w:tcW w:w="815" w:type="dxa"/>
            <w:shd w:val="clear" w:color="auto" w:fill="DAEEF3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C96854" w:rsidRPr="00244821" w:rsidRDefault="00C96854" w:rsidP="00C968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96854" w:rsidRPr="00244821" w:rsidRDefault="00C96854" w:rsidP="00C9685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96854" w:rsidRPr="00244821" w:rsidRDefault="009B0F57" w:rsidP="00C9685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C96854" w:rsidRPr="00244821" w:rsidRDefault="00C96854" w:rsidP="00C9685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C96854" w:rsidRPr="00A22653" w:rsidRDefault="00C96854" w:rsidP="00C96854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9F2410" w:rsidRPr="008B380F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D411D3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9F2410" w:rsidRPr="008B380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26DB1" w:rsidRDefault="00B26DB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D411D3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8B380F" w:rsidRPr="00384C1C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384C1C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>Standard: NUR</w:t>
            </w:r>
            <w:r w:rsidRPr="00244821">
              <w:rPr>
                <w:rFonts w:ascii="Verdana" w:hAnsi="Verdana" w:cs="Arial"/>
                <w:sz w:val="16"/>
                <w:szCs w:val="16"/>
                <w:lang w:val="de-DE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 xml:space="preserve"> </w:t>
            </w:r>
          </w:p>
          <w:p w:rsidR="008B380F" w:rsidRDefault="008B380F" w:rsidP="008B380F">
            <w:pPr>
              <w:spacing w:after="0" w:line="200" w:lineRule="exac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Data accepted and ignored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44821" w:rsidRDefault="0024482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65612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8B380F" w:rsidRPr="00D411D3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8B380F" w:rsidRDefault="008B380F" w:rsidP="008B380F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8B380F" w:rsidRDefault="008B380F" w:rsidP="008B380F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8B380F" w:rsidP="00B26DB1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</w:rPr>
            </w:pPr>
            <w:r w:rsidRPr="008B380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Data is accepted and ignored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F2410" w:rsidRPr="00244821" w:rsidRDefault="009B0F57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Default="009F2410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56123" w:rsidRPr="009A7B53" w:rsidRDefault="00656123" w:rsidP="00656123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656123" w:rsidRPr="00244821" w:rsidRDefault="00656123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8B380F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B26DB1" w:rsidRPr="00244821" w:rsidRDefault="00B26DB1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8B380F" w:rsidRPr="00244821" w:rsidRDefault="008B380F" w:rsidP="008B380F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5C1D22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8B380F" w:rsidRPr="005C1D22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8B380F" w:rsidRPr="005C1D22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B26DB1" w:rsidRPr="00244821" w:rsidRDefault="00B26DB1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8B380F" w:rsidRDefault="008B380F" w:rsidP="008B380F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B26DB1" w:rsidRPr="00244821" w:rsidRDefault="00B26DB1" w:rsidP="008B380F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8B380F" w:rsidRPr="00244821" w:rsidRDefault="008B380F" w:rsidP="008B380F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8B380F" w:rsidRPr="00D411D3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9F2410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6F4816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Default="008B380F" w:rsidP="008B380F">
            <w:pPr>
              <w:spacing w:after="0" w:line="240" w:lineRule="auto"/>
              <w:ind w:left="97"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  <w:p w:rsidR="008B380F" w:rsidRPr="00244821" w:rsidRDefault="008B380F" w:rsidP="008B380F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8B380F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UltimateCebtor</w:t>
            </w:r>
          </w:p>
          <w:p w:rsidR="008B380F" w:rsidRPr="00D411D3" w:rsidRDefault="008B380F" w:rsidP="008B380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only Giro 01 and FI-73</w:t>
            </w: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8B380F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8B380F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8B380F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8B380F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8B380F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8B380F" w:rsidRDefault="008B380F" w:rsidP="008B380F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8B380F" w:rsidRPr="00244821" w:rsidRDefault="008B380F" w:rsidP="008B380F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65612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shd w:val="clear" w:color="auto" w:fill="auto"/>
          </w:tcPr>
          <w:p w:rsidR="00B26DB1" w:rsidRDefault="00B26D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23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B0F57" w:rsidP="00DE28B6">
            <w:pPr>
              <w:spacing w:after="0" w:line="240" w:lineRule="auto"/>
              <w:ind w:right="134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B26D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m, in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B26DB1" w:rsidP="00B26DB1">
            <w:pPr>
              <w:spacing w:after="0" w:line="240" w:lineRule="auto"/>
              <w:ind w:right="7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0B547B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8B380F" w:rsidRPr="00244821" w:rsidRDefault="008B380F" w:rsidP="008B38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8B380F" w:rsidRPr="00244821" w:rsidTr="00D56DE5">
        <w:tc>
          <w:tcPr>
            <w:tcW w:w="815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8B380F" w:rsidRPr="00244821" w:rsidRDefault="008B380F" w:rsidP="008B380F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8B380F" w:rsidRPr="00244821" w:rsidRDefault="009B0F57" w:rsidP="008B380F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B380F" w:rsidRPr="00244821" w:rsidTr="00D56DE5">
        <w:tc>
          <w:tcPr>
            <w:tcW w:w="815" w:type="dxa"/>
            <w:shd w:val="clear" w:color="auto" w:fill="DAEEF3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B380F" w:rsidRPr="00244821" w:rsidRDefault="008B380F" w:rsidP="008B38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B380F" w:rsidRPr="00244821" w:rsidRDefault="009B0F57" w:rsidP="008B38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B380F" w:rsidRPr="00244821" w:rsidRDefault="008B380F" w:rsidP="008B38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8B380F" w:rsidRPr="00244821" w:rsidRDefault="008B380F" w:rsidP="008B380F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8B380F" w:rsidRPr="00244821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:rsidR="008B380F" w:rsidRDefault="008B380F" w:rsidP="008B38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B380F" w:rsidRDefault="008B380F" w:rsidP="008B380F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8B380F" w:rsidRDefault="008B380F" w:rsidP="008B380F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:rsidR="008B380F" w:rsidRDefault="008B380F" w:rsidP="008B380F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B26DB1" w:rsidRPr="00244821" w:rsidRDefault="00B26D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B26DB1" w:rsidRPr="00244821" w:rsidRDefault="00B26DB1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7524CF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524CF" w:rsidRDefault="00BA3588" w:rsidP="007524C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Giro</w:t>
            </w:r>
            <w:r w:rsidR="007524CF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="009F2410" w:rsidRPr="007524CF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="007524CF">
              <w:rPr>
                <w:rFonts w:ascii="Verdana" w:hAnsi="Verdana" w:cs="Arial"/>
                <w:sz w:val="16"/>
                <w:szCs w:val="16"/>
                <w:lang w:val="en-US"/>
              </w:rPr>
              <w:t>umber or</w:t>
            </w:r>
          </w:p>
          <w:p w:rsidR="009F2410" w:rsidRPr="007524CF" w:rsidRDefault="007524CF" w:rsidP="007524C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Creditor number 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7524C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7524C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7524CF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++++++</w:t>
            </w:r>
            <w:r w:rsidRPr="007524CF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S</w:t>
            </w:r>
            <w:r w:rsidRPr="007524C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7524CF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7524CF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7524CF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7524CF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1701" w:type="dxa"/>
          </w:tcPr>
          <w:p w:rsidR="009F2410" w:rsidRPr="007524CF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&lt;S</w:t>
            </w:r>
            <w:r w:rsidRPr="007524C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7524CF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7524CF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7524CF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709" w:type="dxa"/>
          </w:tcPr>
          <w:p w:rsidR="009F2410" w:rsidRPr="007524CF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[</w:t>
            </w: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0</w:t>
            </w:r>
            <w:r w:rsidRPr="007524C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..</w:t>
            </w:r>
            <w:r w:rsidRPr="007524CF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1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]</w:t>
            </w:r>
          </w:p>
        </w:tc>
        <w:tc>
          <w:tcPr>
            <w:tcW w:w="1843" w:type="dxa"/>
          </w:tcPr>
          <w:p w:rsidR="009F2410" w:rsidRPr="007524CF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Cho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7524C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7524CF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</w:t>
            </w:r>
            <w:r w:rsidRPr="007524CF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ponen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7524CF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{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Or</w:t>
            </w:r>
          </w:p>
        </w:tc>
        <w:tc>
          <w:tcPr>
            <w:tcW w:w="3969" w:type="dxa"/>
          </w:tcPr>
          <w:p w:rsidR="009F2410" w:rsidRPr="007524CF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+++++++</w:t>
            </w: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1701" w:type="dxa"/>
          </w:tcPr>
          <w:p w:rsidR="009F2410" w:rsidRPr="007524CF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&lt;</w:t>
            </w:r>
            <w:r w:rsidRPr="007524C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Cd</w:t>
            </w:r>
            <w:r w:rsidRPr="007524CF">
              <w:rPr>
                <w:rFonts w:ascii="Verdana" w:hAnsi="Verdana"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7524C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B26DB1" w:rsidP="00DE28B6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3E1973" w:rsidTr="003E1973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3E197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B26D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3E197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3E1973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</w:t>
            </w:r>
          </w:p>
          <w:p w:rsidR="009F2410" w:rsidRPr="00244821" w:rsidRDefault="009F2410" w:rsidP="00DE28B6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BD=OCR, </w:t>
            </w:r>
          </w:p>
          <w:p w:rsidR="009F2410" w:rsidRPr="003E1973" w:rsidRDefault="009F2410" w:rsidP="003E1973">
            <w:pPr>
              <w:spacing w:after="0" w:line="240" w:lineRule="auto"/>
              <w:ind w:left="95" w:right="103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BEC= OCR, </w:t>
            </w:r>
            <w:r w:rsidRPr="003E197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SDC=OCR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  <w:p w:rsidR="00B26DB1" w:rsidRPr="00244821" w:rsidRDefault="00B26DB1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760EA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41</w:t>
            </w:r>
            <w:r w:rsidR="008B380F">
              <w:rPr>
                <w:rFonts w:ascii="Verdana" w:hAnsi="Verdana" w:cs="Arial"/>
                <w:sz w:val="16"/>
                <w:szCs w:val="16"/>
              </w:rPr>
              <w:t xml:space="preserve"> lines each 35 char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B26DB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26DB1" w:rsidRDefault="00B26D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B26DB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F65E0D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65E0D" w:rsidRPr="009B0330" w:rsidRDefault="00F65E0D" w:rsidP="00F65E0D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DEBI </w:t>
            </w:r>
          </w:p>
          <w:p w:rsidR="00F65E0D" w:rsidRDefault="00F65E0D" w:rsidP="00F65E0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(Debtors Id of the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Payment)</w:t>
            </w:r>
          </w:p>
          <w:p w:rsidR="009F2410" w:rsidRPr="00F65E0D" w:rsidRDefault="009F2410" w:rsidP="007524C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4779D" w:rsidRDefault="0024779D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7524CF" w:rsidRPr="00244821" w:rsidRDefault="009F2410" w:rsidP="00B26DB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524CF" w:rsidRPr="00244821" w:rsidRDefault="007524CF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7524CF" w:rsidRPr="00244821" w:rsidRDefault="007524C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SCOR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B0F57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7524CF" w:rsidRPr="00244821" w:rsidRDefault="007524C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874A01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74A01" w:rsidRDefault="00874A0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B0F5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874A01" w:rsidRDefault="00874A01" w:rsidP="00874A01">
            <w:pPr>
              <w:spacing w:after="0" w:line="240" w:lineRule="auto"/>
              <w:ind w:left="97"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874A01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Default="00BA3588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OC</w:t>
            </w:r>
            <w:r w:rsidR="007524CF">
              <w:rPr>
                <w:rFonts w:ascii="Verdana" w:hAnsi="Verdana" w:cs="Arial"/>
                <w:sz w:val="16"/>
                <w:szCs w:val="16"/>
              </w:rPr>
              <w:t>R</w:t>
            </w:r>
            <w:r>
              <w:rPr>
                <w:rFonts w:ascii="Verdana" w:hAnsi="Verdana" w:cs="Arial"/>
                <w:sz w:val="16"/>
                <w:szCs w:val="16"/>
              </w:rPr>
              <w:t>-ref:</w:t>
            </w:r>
          </w:p>
          <w:p w:rsidR="00BA3588" w:rsidRDefault="00BA3588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BA3588" w:rsidRP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7524CF">
              <w:rPr>
                <w:rFonts w:ascii="Verdana" w:hAnsi="Verdana" w:cs="Arial"/>
                <w:b/>
                <w:sz w:val="16"/>
                <w:szCs w:val="16"/>
              </w:rPr>
              <w:t>Giro 01: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”01/”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7524CF" w:rsidRP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7524CF">
              <w:rPr>
                <w:rFonts w:ascii="Verdana" w:hAnsi="Verdana" w:cs="Arial"/>
                <w:b/>
                <w:sz w:val="16"/>
                <w:szCs w:val="16"/>
              </w:rPr>
              <w:t>Giro 04: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”04/NNNNNN” Max. 16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7524CF" w:rsidRP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7524CF">
              <w:rPr>
                <w:rFonts w:ascii="Verdana" w:hAnsi="Verdana" w:cs="Arial"/>
                <w:b/>
                <w:sz w:val="16"/>
                <w:szCs w:val="16"/>
              </w:rPr>
              <w:t>Giro 15: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”15/NNNNNN” Max. 16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7524CF" w:rsidRP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7524CF">
              <w:rPr>
                <w:rFonts w:ascii="Verdana" w:hAnsi="Verdana" w:cs="Arial"/>
                <w:b/>
                <w:sz w:val="16"/>
                <w:szCs w:val="16"/>
              </w:rPr>
              <w:t>FI-71: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”71/NNNNNN”  Max 16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7524CF" w:rsidRP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7524CF">
              <w:rPr>
                <w:rFonts w:ascii="Verdana" w:hAnsi="Verdana" w:cs="Arial"/>
                <w:b/>
                <w:sz w:val="16"/>
                <w:szCs w:val="16"/>
              </w:rPr>
              <w:t>FI-73: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”73/”</w:t>
            </w:r>
          </w:p>
          <w:p w:rsid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7524CF" w:rsidRP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7524CF">
              <w:rPr>
                <w:rFonts w:ascii="Verdana" w:hAnsi="Verdana" w:cs="Arial"/>
                <w:b/>
                <w:sz w:val="16"/>
                <w:szCs w:val="16"/>
              </w:rPr>
              <w:t>FI-75:</w:t>
            </w:r>
          </w:p>
          <w:p w:rsidR="007524CF" w:rsidRPr="007524CF" w:rsidRDefault="007524C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”75/NNNNNN”  Max 16</w:t>
            </w:r>
          </w:p>
        </w:tc>
      </w:tr>
    </w:tbl>
    <w:p w:rsidR="009F2410" w:rsidRPr="00244821" w:rsidRDefault="009F2410">
      <w:pPr>
        <w:rPr>
          <w:rFonts w:ascii="Verdana" w:hAnsi="Verdana"/>
          <w:sz w:val="16"/>
          <w:szCs w:val="16"/>
        </w:rPr>
      </w:pPr>
    </w:p>
    <w:sectPr w:rsidR="009F2410" w:rsidRPr="00244821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DFB" w:rsidRDefault="00187DFB" w:rsidP="000B547B">
      <w:pPr>
        <w:spacing w:after="0" w:line="240" w:lineRule="auto"/>
      </w:pPr>
      <w:r>
        <w:separator/>
      </w:r>
    </w:p>
  </w:endnote>
  <w:endnote w:type="continuationSeparator" w:id="0">
    <w:p w:rsidR="00187DFB" w:rsidRDefault="00187DFB" w:rsidP="000B5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7B" w:rsidRDefault="000B547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5374">
      <w:rPr>
        <w:noProof/>
      </w:rPr>
      <w:t>6</w:t>
    </w:r>
    <w:r>
      <w:fldChar w:fldCharType="end"/>
    </w:r>
  </w:p>
  <w:p w:rsidR="000B547B" w:rsidRDefault="000B54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DFB" w:rsidRDefault="00187DFB" w:rsidP="000B547B">
      <w:pPr>
        <w:spacing w:after="0" w:line="240" w:lineRule="auto"/>
      </w:pPr>
      <w:r>
        <w:separator/>
      </w:r>
    </w:p>
  </w:footnote>
  <w:footnote w:type="continuationSeparator" w:id="0">
    <w:p w:rsidR="00187DFB" w:rsidRDefault="00187DFB" w:rsidP="000B5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7B" w:rsidRDefault="008B5374">
    <w:pPr>
      <w:pStyle w:val="Header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-240665</wp:posOffset>
          </wp:positionV>
          <wp:extent cx="121729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202DA"/>
    <w:rsid w:val="000B547B"/>
    <w:rsid w:val="00115DA3"/>
    <w:rsid w:val="001636F9"/>
    <w:rsid w:val="00187DFB"/>
    <w:rsid w:val="00193C3E"/>
    <w:rsid w:val="00244821"/>
    <w:rsid w:val="0024779D"/>
    <w:rsid w:val="00263EEA"/>
    <w:rsid w:val="002E5ED5"/>
    <w:rsid w:val="002F0548"/>
    <w:rsid w:val="00305E62"/>
    <w:rsid w:val="00356F6B"/>
    <w:rsid w:val="003E1973"/>
    <w:rsid w:val="004834AF"/>
    <w:rsid w:val="005305DD"/>
    <w:rsid w:val="005632FA"/>
    <w:rsid w:val="005D6564"/>
    <w:rsid w:val="00604844"/>
    <w:rsid w:val="00611F2C"/>
    <w:rsid w:val="00625EB4"/>
    <w:rsid w:val="00641C77"/>
    <w:rsid w:val="00656123"/>
    <w:rsid w:val="00657383"/>
    <w:rsid w:val="00673A25"/>
    <w:rsid w:val="00686F89"/>
    <w:rsid w:val="007524CF"/>
    <w:rsid w:val="00760EAC"/>
    <w:rsid w:val="007B1FA3"/>
    <w:rsid w:val="00822186"/>
    <w:rsid w:val="008264EC"/>
    <w:rsid w:val="00874A01"/>
    <w:rsid w:val="00875795"/>
    <w:rsid w:val="008B380F"/>
    <w:rsid w:val="008B5374"/>
    <w:rsid w:val="00976614"/>
    <w:rsid w:val="00997170"/>
    <w:rsid w:val="009A482A"/>
    <w:rsid w:val="009A7B53"/>
    <w:rsid w:val="009B0F57"/>
    <w:rsid w:val="009D35FC"/>
    <w:rsid w:val="009F2410"/>
    <w:rsid w:val="00A14680"/>
    <w:rsid w:val="00A46521"/>
    <w:rsid w:val="00A729FA"/>
    <w:rsid w:val="00AC16EB"/>
    <w:rsid w:val="00AE42BA"/>
    <w:rsid w:val="00AE74D0"/>
    <w:rsid w:val="00B17DDB"/>
    <w:rsid w:val="00B26DB1"/>
    <w:rsid w:val="00B72F5F"/>
    <w:rsid w:val="00B73980"/>
    <w:rsid w:val="00BA3588"/>
    <w:rsid w:val="00BB5A55"/>
    <w:rsid w:val="00C7535A"/>
    <w:rsid w:val="00C96854"/>
    <w:rsid w:val="00CF0A6D"/>
    <w:rsid w:val="00D56DE5"/>
    <w:rsid w:val="00DB1FBE"/>
    <w:rsid w:val="00DE28B6"/>
    <w:rsid w:val="00EA0147"/>
    <w:rsid w:val="00EB016E"/>
    <w:rsid w:val="00ED19E0"/>
    <w:rsid w:val="00F03760"/>
    <w:rsid w:val="00F409F5"/>
    <w:rsid w:val="00F6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7E122BB-7B2C-43BB-A3BF-9C56FDA1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semiHidden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9A7B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8CCFA-DE8C-433A-AD0B-D22B7BE5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7</Pages>
  <Words>3590</Words>
  <Characters>21900</Characters>
  <Application>Microsoft Office Word</Application>
  <DocSecurity>0</DocSecurity>
  <Lines>182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Kim Brun Jørgensen</cp:lastModifiedBy>
  <cp:revision>2</cp:revision>
  <dcterms:created xsi:type="dcterms:W3CDTF">2021-01-27T13:55:00Z</dcterms:created>
  <dcterms:modified xsi:type="dcterms:W3CDTF">2021-01-27T13:55:00Z</dcterms:modified>
</cp:coreProperties>
</file>